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709240E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87CDF">
        <w:rPr>
          <w:b/>
          <w:noProof/>
          <w:sz w:val="24"/>
        </w:rPr>
        <w:t>6</w:t>
      </w:r>
      <w:r w:rsidR="0094285C">
        <w:rPr>
          <w:b/>
          <w:noProof/>
          <w:sz w:val="24"/>
        </w:rPr>
        <w:t>895</w:t>
      </w:r>
    </w:p>
    <w:p w14:paraId="766A0330" w14:textId="4607FC2F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  <w:t>(revision of C1-246492)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B04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4C69A" w:rsidR="001E41F3" w:rsidRPr="00410371" w:rsidRDefault="00B04F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7CDF">
              <w:rPr>
                <w:b/>
                <w:noProof/>
                <w:sz w:val="28"/>
              </w:rPr>
              <w:t>1025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DD64" w:rsidR="001E41F3" w:rsidRPr="00410371" w:rsidRDefault="00B04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3710CD">
              <w:rPr>
                <w:b/>
                <w:noProof/>
                <w:sz w:val="28"/>
              </w:rPr>
              <w:t>8</w:t>
            </w:r>
            <w:r w:rsidR="00863BEA">
              <w:rPr>
                <w:b/>
                <w:noProof/>
                <w:sz w:val="28"/>
              </w:rPr>
              <w:t>.</w:t>
            </w:r>
            <w:r w:rsidR="004C7AFF">
              <w:rPr>
                <w:b/>
                <w:noProof/>
                <w:sz w:val="28"/>
              </w:rPr>
              <w:t>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55791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4285C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B04F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5C21E" w:rsidR="001E41F3" w:rsidRDefault="00D57542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B04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D5CBE" w:rsidR="001E41F3" w:rsidRDefault="009609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3710C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216E1" w14:textId="77777777" w:rsidR="00D57542" w:rsidRPr="00F1589E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4F48D41" w14:textId="77777777" w:rsidR="00D57542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74DBD672" w14:textId="284560D8" w:rsidR="00D57542" w:rsidRPr="005E5687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7E5494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30BEB978" w14:textId="08A0F5EB" w:rsidR="00D57542" w:rsidRPr="00CD5B8B" w:rsidRDefault="00D57542" w:rsidP="00D5754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D57542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5A89" w14:textId="77777777" w:rsidR="00B04FDD" w:rsidRDefault="00B04FDD">
      <w:r>
        <w:separator/>
      </w:r>
    </w:p>
  </w:endnote>
  <w:endnote w:type="continuationSeparator" w:id="0">
    <w:p w14:paraId="488828EB" w14:textId="77777777" w:rsidR="00B04FDD" w:rsidRDefault="00B0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FF70" w14:textId="77777777" w:rsidR="00B04FDD" w:rsidRDefault="00B04FDD">
      <w:r>
        <w:separator/>
      </w:r>
    </w:p>
  </w:footnote>
  <w:footnote w:type="continuationSeparator" w:id="0">
    <w:p w14:paraId="4E57D51F" w14:textId="77777777" w:rsidR="00B04FDD" w:rsidRDefault="00B0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9328C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10CD"/>
    <w:rsid w:val="00374DD4"/>
    <w:rsid w:val="003931E1"/>
    <w:rsid w:val="003A4AF8"/>
    <w:rsid w:val="003E1A36"/>
    <w:rsid w:val="00410371"/>
    <w:rsid w:val="00416780"/>
    <w:rsid w:val="004242F1"/>
    <w:rsid w:val="0042640D"/>
    <w:rsid w:val="00427B55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E5494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4285C"/>
    <w:rsid w:val="0096098A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4FDD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BE1BA2"/>
    <w:rsid w:val="00C66BA2"/>
    <w:rsid w:val="00C870F6"/>
    <w:rsid w:val="00C95985"/>
    <w:rsid w:val="00CB37C3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57542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D6CAA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87CDF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70A75-3EA5-4C38-8902-155E7298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5</cp:revision>
  <cp:lastPrinted>1900-01-01T00:00:00Z</cp:lastPrinted>
  <dcterms:created xsi:type="dcterms:W3CDTF">2024-11-20T19:45:00Z</dcterms:created>
  <dcterms:modified xsi:type="dcterms:W3CDTF">2024-11-20T19:56:00Z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